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C6BA" w14:textId="77777777" w:rsidR="00EB3C97" w:rsidRDefault="00EB3C97" w:rsidP="00EB3C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Osbern BERNEY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2CBABCD7" w14:textId="77777777" w:rsidR="00EB3C97" w:rsidRDefault="00EB3C97" w:rsidP="00EB3C97">
      <w:pPr>
        <w:pStyle w:val="NoSpacing"/>
        <w:rPr>
          <w:rFonts w:cs="Times New Roman"/>
          <w:szCs w:val="24"/>
        </w:rPr>
      </w:pPr>
    </w:p>
    <w:p w14:paraId="12EB53E8" w14:textId="77777777" w:rsidR="00EB3C97" w:rsidRDefault="00EB3C97" w:rsidP="00EB3C97">
      <w:pPr>
        <w:pStyle w:val="NoSpacing"/>
        <w:rPr>
          <w:rFonts w:cs="Times New Roman"/>
          <w:szCs w:val="24"/>
        </w:rPr>
      </w:pPr>
    </w:p>
    <w:p w14:paraId="68FEAFEA" w14:textId="77777777" w:rsidR="00EB3C97" w:rsidRDefault="00EB3C97" w:rsidP="00EB3C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ca.</w:t>
      </w:r>
      <w:r>
        <w:rPr>
          <w:rFonts w:cs="Times New Roman"/>
          <w:szCs w:val="24"/>
        </w:rPr>
        <w:tab/>
        <w:t>1466</w:t>
      </w:r>
      <w:r>
        <w:rPr>
          <w:rFonts w:cs="Times New Roman"/>
          <w:szCs w:val="24"/>
        </w:rPr>
        <w:tab/>
        <w:t>He was one of the defenders of the manor of Caister, Norfolk.</w:t>
      </w:r>
    </w:p>
    <w:p w14:paraId="0DAF8C89" w14:textId="77777777" w:rsidR="00EB3C97" w:rsidRDefault="00EB3C97" w:rsidP="00EB3C97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201-16)</w:t>
      </w:r>
    </w:p>
    <w:p w14:paraId="22AF2628" w14:textId="77777777" w:rsidR="00EB3C97" w:rsidRDefault="00EB3C97" w:rsidP="00EB3C97">
      <w:pPr>
        <w:pStyle w:val="NoSpacing"/>
        <w:rPr>
          <w:rFonts w:cs="Times New Roman"/>
          <w:szCs w:val="24"/>
        </w:rPr>
      </w:pPr>
    </w:p>
    <w:p w14:paraId="3457A3D3" w14:textId="77777777" w:rsidR="00EB3C97" w:rsidRDefault="00EB3C97" w:rsidP="00EB3C97">
      <w:pPr>
        <w:pStyle w:val="NoSpacing"/>
        <w:rPr>
          <w:rFonts w:cs="Times New Roman"/>
          <w:szCs w:val="24"/>
        </w:rPr>
      </w:pPr>
    </w:p>
    <w:p w14:paraId="2134A095" w14:textId="77777777" w:rsidR="00EB3C97" w:rsidRDefault="00EB3C97" w:rsidP="00EB3C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2024</w:t>
      </w:r>
    </w:p>
    <w:p w14:paraId="6A649C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160CD" w14:textId="77777777" w:rsidR="00EB3C97" w:rsidRDefault="00EB3C97" w:rsidP="009139A6">
      <w:r>
        <w:separator/>
      </w:r>
    </w:p>
  </w:endnote>
  <w:endnote w:type="continuationSeparator" w:id="0">
    <w:p w14:paraId="720CD74F" w14:textId="77777777" w:rsidR="00EB3C97" w:rsidRDefault="00EB3C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FC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B1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878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FB44A" w14:textId="77777777" w:rsidR="00EB3C97" w:rsidRDefault="00EB3C97" w:rsidP="009139A6">
      <w:r>
        <w:separator/>
      </w:r>
    </w:p>
  </w:footnote>
  <w:footnote w:type="continuationSeparator" w:id="0">
    <w:p w14:paraId="6B3A7FD1" w14:textId="77777777" w:rsidR="00EB3C97" w:rsidRDefault="00EB3C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C69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F48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4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C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3C9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A5A00"/>
  <w15:chartTrackingRefBased/>
  <w15:docId w15:val="{6621DE98-CB96-4B6A-A8E1-CFFA26AB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2024-02-28T19:24:00Z</dcterms:created>
  <dcterms:modified xsi:type="dcterms:W3CDTF">2024-02-28T19:24:00Z</dcterms:modified>
</cp:coreProperties>
</file>